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26B9DDA1" w14:textId="77777777" w:rsidR="00611556" w:rsidRPr="00774FBA" w:rsidRDefault="00611556" w:rsidP="00611556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4378268E" w14:textId="0CE6CBB8" w:rsidR="00611556" w:rsidRPr="00774FBA" w:rsidRDefault="00611556" w:rsidP="00611556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>Erforderlich</w:t>
      </w:r>
      <w:r>
        <w:rPr>
          <w:rFonts w:ascii="Helvetica" w:hAnsi="Helvetica" w:cs="Courier New"/>
          <w:sz w:val="20"/>
          <w:szCs w:val="20"/>
        </w:rPr>
        <w:t xml:space="preserve"> für die Wertung sind</w:t>
      </w:r>
      <w:r w:rsidRPr="57165982">
        <w:rPr>
          <w:rFonts w:ascii="Helvetica" w:hAnsi="Helvetica" w:cs="Courier New"/>
          <w:sz w:val="20"/>
          <w:szCs w:val="20"/>
        </w:rPr>
        <w:t xml:space="preserve"> </w:t>
      </w:r>
      <w:r w:rsidRPr="00BF1FB8">
        <w:rPr>
          <w:rFonts w:ascii="Helvetica" w:hAnsi="Helvetica" w:cs="Courier New"/>
          <w:b/>
          <w:bCs/>
          <w:sz w:val="20"/>
          <w:szCs w:val="20"/>
          <w:u w:val="single"/>
        </w:rPr>
        <w:t>mindestens</w:t>
      </w:r>
      <w:r w:rsidRPr="00BD297A">
        <w:rPr>
          <w:rFonts w:ascii="Helvetica" w:hAnsi="Helvetica" w:cs="Courier New"/>
          <w:b/>
          <w:bCs/>
          <w:sz w:val="20"/>
          <w:szCs w:val="20"/>
        </w:rPr>
        <w:t xml:space="preserve"> 5 Referenzen</w:t>
      </w:r>
      <w:r w:rsidRPr="57165982">
        <w:rPr>
          <w:rFonts w:ascii="Helvetica" w:hAnsi="Helvetica" w:cs="Courier New"/>
          <w:sz w:val="20"/>
          <w:szCs w:val="20"/>
        </w:rPr>
        <w:t xml:space="preserve">, </w:t>
      </w:r>
      <w:r w:rsidR="001C3EBD" w:rsidRPr="001C3EBD">
        <w:rPr>
          <w:rFonts w:ascii="Helvetica" w:hAnsi="Helvetica" w:cs="Courier New"/>
          <w:sz w:val="20"/>
          <w:szCs w:val="20"/>
        </w:rPr>
        <w:t xml:space="preserve">im Rahmen derer die </w:t>
      </w:r>
      <w:proofErr w:type="spellStart"/>
      <w:r w:rsidR="001C3EBD" w:rsidRPr="001C3EBD">
        <w:rPr>
          <w:rFonts w:ascii="Helvetica" w:hAnsi="Helvetica" w:cs="Courier New"/>
          <w:sz w:val="20"/>
          <w:szCs w:val="20"/>
        </w:rPr>
        <w:t>Backline</w:t>
      </w:r>
      <w:proofErr w:type="spellEnd"/>
      <w:r w:rsidR="001C3EBD" w:rsidRPr="001C3EBD">
        <w:rPr>
          <w:rFonts w:ascii="Helvetica" w:hAnsi="Helvetica" w:cs="Courier New"/>
          <w:sz w:val="20"/>
          <w:szCs w:val="20"/>
        </w:rPr>
        <w:t xml:space="preserve"> für ein Musik-Festival mit mehreren Bühnen und einer Kapazität von mehr als 2.000 Besuchenden bereitgestellt und betreut wurde</w:t>
      </w:r>
      <w:r w:rsidRPr="57165982">
        <w:rPr>
          <w:rFonts w:ascii="Helvetica" w:hAnsi="Helvetica" w:cs="Courier New"/>
          <w:sz w:val="20"/>
          <w:szCs w:val="20"/>
        </w:rPr>
        <w:t xml:space="preserve">. </w:t>
      </w:r>
    </w:p>
    <w:p w14:paraId="736BF0D9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0F0397D1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17E3DE75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1BD9E474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D887C39" w14:textId="5B288A5F" w:rsidR="008204B9" w:rsidRPr="00774FBA" w:rsidRDefault="00611556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 xml:space="preserve">Bei Angabe einer </w:t>
      </w:r>
      <w:r w:rsidRPr="00EA3648">
        <w:rPr>
          <w:rFonts w:ascii="Helvetica" w:hAnsi="Helvetica" w:cs="Courier New"/>
          <w:b/>
          <w:bCs/>
          <w:sz w:val="20"/>
        </w:rPr>
        <w:t>größeren Anzahl von Referenzen</w:t>
      </w:r>
      <w:r w:rsidRPr="00774FBA">
        <w:rPr>
          <w:rFonts w:ascii="Helvetica" w:hAnsi="Helvetica" w:cs="Courier New"/>
          <w:sz w:val="20"/>
        </w:rPr>
        <w:t xml:space="preserve"> kann dieses </w:t>
      </w:r>
      <w:r w:rsidRPr="00EA3648">
        <w:rPr>
          <w:rFonts w:ascii="Helvetica" w:hAnsi="Helvetica" w:cs="Courier New"/>
          <w:b/>
          <w:bCs/>
          <w:sz w:val="20"/>
        </w:rPr>
        <w:t xml:space="preserve">Formblatt </w:t>
      </w:r>
      <w:r w:rsidR="009C602D">
        <w:rPr>
          <w:rFonts w:ascii="Helvetica" w:hAnsi="Helvetica" w:cs="Courier New"/>
          <w:b/>
          <w:bCs/>
          <w:sz w:val="20"/>
        </w:rPr>
        <w:t>entsprechend erweitert werden.</w:t>
      </w: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6D489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6D489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6D489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6D489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00F07912" w14:textId="77777777" w:rsidTr="00BA78EC">
        <w:trPr>
          <w:trHeight w:val="567"/>
        </w:trPr>
        <w:tc>
          <w:tcPr>
            <w:tcW w:w="9615" w:type="dxa"/>
            <w:gridSpan w:val="2"/>
          </w:tcPr>
          <w:p w14:paraId="09B1B16E" w14:textId="77777777" w:rsidR="00B862BA" w:rsidRPr="00774FBA" w:rsidRDefault="00B862BA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753960579"/>
                <w:placeholder>
                  <w:docPart w:val="05AB740102B27E46A3A80A456E460140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B862BA" w:rsidRPr="00774FBA" w14:paraId="43B453BC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4614C2E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B862BA" w:rsidRPr="00774FBA" w14:paraId="442E56B7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044047452"/>
              <w:placeholder>
                <w:docPart w:val="471FB0530BB5754C8B98EAF90F79C655"/>
              </w:placeholder>
              <w:showingPlcHdr/>
            </w:sdtPr>
            <w:sdtEndPr/>
            <w:sdtContent>
              <w:p w14:paraId="77FD1C29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5D59B44D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0C1940E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B862BA" w:rsidRPr="00774FBA" w14:paraId="6584ABC8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80227953"/>
              <w:placeholder>
                <w:docPart w:val="CB5A0F771BEA9346BA76ED84D43AF9A2"/>
              </w:placeholder>
              <w:showingPlcHdr/>
            </w:sdtPr>
            <w:sdtEndPr/>
            <w:sdtContent>
              <w:p w14:paraId="5566D84B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134E8F46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DBEFF22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B862BA" w:rsidRPr="00774FBA" w14:paraId="5A1AAD8A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B34B0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812FFC" w14:textId="77777777" w:rsidR="00B862BA" w:rsidRPr="00774FBA" w:rsidRDefault="006D489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742409934"/>
                <w:placeholder>
                  <w:docPart w:val="D56AE0E1F4EE1A45B543830F26FFC52A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B862BA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87606639"/>
                <w:placeholder>
                  <w:docPart w:val="3EFB2CF30B2825469E9E1B4B9BC45F8D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7AC51DD3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805C8D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6B69C2" w14:textId="77777777" w:rsidR="00B862BA" w:rsidRPr="00774FBA" w:rsidRDefault="006D489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36826013"/>
                <w:placeholder>
                  <w:docPart w:val="B7E976796794EA4EBADC17177C3C2D5A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B862BA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879397147"/>
                <w:placeholder>
                  <w:docPart w:val="D8274DAC782D32408414235C9DE72E1A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28B6064A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7162C7F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B862BA" w:rsidRPr="00774FBA" w14:paraId="40DAD876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1C0BFD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lastRenderedPageBreak/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96043760"/>
            <w:placeholder>
              <w:docPart w:val="9895B16C5E7C794CA7368172A6FEC984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104D136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66D4EBA9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F0A86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551386178"/>
            <w:placeholder>
              <w:docPart w:val="12C5533E42EEB142BD3563012C8CE15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2433807C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2E3EC551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1B1B3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520513633"/>
            <w:placeholder>
              <w:docPart w:val="72DA0081F57EB54C83C6734A92067AF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6BEAEACE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7AD0AD3E" w14:textId="77777777" w:rsidTr="00BA78EC">
        <w:trPr>
          <w:trHeight w:val="567"/>
        </w:trPr>
        <w:tc>
          <w:tcPr>
            <w:tcW w:w="9615" w:type="dxa"/>
            <w:gridSpan w:val="2"/>
          </w:tcPr>
          <w:p w14:paraId="64891AA9" w14:textId="7C08D043" w:rsidR="00B862BA" w:rsidRPr="00774FBA" w:rsidRDefault="00B862BA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4</w:t>
            </w:r>
            <w:r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2099440975"/>
                <w:placeholder>
                  <w:docPart w:val="83070A798D1C0D4C841780EB5341DAE1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B862BA" w:rsidRPr="00774FBA" w14:paraId="5064389D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2931A49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B862BA" w:rsidRPr="00774FBA" w14:paraId="3FFB2E93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561826699"/>
              <w:placeholder>
                <w:docPart w:val="DB4E9ED4FC60EB49B49D46E09EDCF1C2"/>
              </w:placeholder>
              <w:showingPlcHdr/>
            </w:sdtPr>
            <w:sdtEndPr/>
            <w:sdtContent>
              <w:p w14:paraId="2FDCAD90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2488895C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2369F43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B862BA" w:rsidRPr="00774FBA" w14:paraId="18662583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126895323"/>
              <w:placeholder>
                <w:docPart w:val="98AB5A5839E6014AB44E1CD9FEA89AD4"/>
              </w:placeholder>
              <w:showingPlcHdr/>
            </w:sdtPr>
            <w:sdtEndPr/>
            <w:sdtContent>
              <w:p w14:paraId="250A54DB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6DD97864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1B9BECD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B862BA" w:rsidRPr="00774FBA" w14:paraId="475E3EC9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C7DD4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A3FE43" w14:textId="77777777" w:rsidR="00B862BA" w:rsidRPr="00774FBA" w:rsidRDefault="006D489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558282828"/>
                <w:placeholder>
                  <w:docPart w:val="247D44F99BFFFE4E84F3A66695923FB1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B862BA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691757695"/>
                <w:placeholder>
                  <w:docPart w:val="FE50E66E9F20EE40B43FD008A1D2811D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42DC2642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B74D2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DD60ED" w14:textId="77777777" w:rsidR="00B862BA" w:rsidRPr="00774FBA" w:rsidRDefault="006D489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528134649"/>
                <w:placeholder>
                  <w:docPart w:val="8D93221EA7B80744B7CF70050FEFE564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B862BA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782301154"/>
                <w:placeholder>
                  <w:docPart w:val="0ADE57707CA37543903F9AC539CCF8BC"/>
                </w:placeholder>
                <w:showingPlcHdr/>
                <w:text/>
              </w:sdtPr>
              <w:sdtEndPr/>
              <w:sdtContent>
                <w:r w:rsidR="00B862BA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B862BA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35A0A8DD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2B49ABB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B862BA" w:rsidRPr="00774FBA" w14:paraId="2BA2F5D5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AF136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398018999"/>
            <w:placeholder>
              <w:docPart w:val="413C923322ADB247A77C6F2FF19ADFCD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A849708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57E0E073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DC3BF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34518228"/>
            <w:placeholder>
              <w:docPart w:val="21F83BE592A8F646BD112799E6491C6D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C0B4848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487EF6F0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0F8400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90858017"/>
            <w:placeholder>
              <w:docPart w:val="0B0E347CF135AF4788085B2A66E32388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347E73E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5889B73F" w:rsidR="008204B9" w:rsidRPr="00774FBA" w:rsidRDefault="00B862BA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5</w:t>
            </w:r>
            <w:r w:rsidR="008204B9"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="008204B9"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6D489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6D4894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8FA76" w14:textId="77777777" w:rsidR="006D4894" w:rsidRDefault="006D4894" w:rsidP="00DD7759">
      <w:r>
        <w:separator/>
      </w:r>
    </w:p>
  </w:endnote>
  <w:endnote w:type="continuationSeparator" w:id="0">
    <w:p w14:paraId="7904A263" w14:textId="77777777" w:rsidR="006D4894" w:rsidRDefault="006D4894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8536F" w14:textId="77777777" w:rsidR="006D4894" w:rsidRDefault="006D4894" w:rsidP="00DD7759">
      <w:r>
        <w:separator/>
      </w:r>
    </w:p>
  </w:footnote>
  <w:footnote w:type="continuationSeparator" w:id="0">
    <w:p w14:paraId="524D262E" w14:textId="77777777" w:rsidR="006D4894" w:rsidRDefault="006D4894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75F37"/>
    <w:rsid w:val="00192BAE"/>
    <w:rsid w:val="001C3EBD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11556"/>
    <w:rsid w:val="006766C9"/>
    <w:rsid w:val="0069461C"/>
    <w:rsid w:val="006D4894"/>
    <w:rsid w:val="006D5637"/>
    <w:rsid w:val="006E70FE"/>
    <w:rsid w:val="006F02B4"/>
    <w:rsid w:val="00701199"/>
    <w:rsid w:val="007327C3"/>
    <w:rsid w:val="00774FBA"/>
    <w:rsid w:val="007754AF"/>
    <w:rsid w:val="008204B9"/>
    <w:rsid w:val="0082195D"/>
    <w:rsid w:val="0083330D"/>
    <w:rsid w:val="00895387"/>
    <w:rsid w:val="008B028F"/>
    <w:rsid w:val="008E13DF"/>
    <w:rsid w:val="009174E5"/>
    <w:rsid w:val="00995CE6"/>
    <w:rsid w:val="009C600B"/>
    <w:rsid w:val="009C602D"/>
    <w:rsid w:val="00A51BA7"/>
    <w:rsid w:val="00AA2A7C"/>
    <w:rsid w:val="00B862BA"/>
    <w:rsid w:val="00BB667F"/>
    <w:rsid w:val="00BD297A"/>
    <w:rsid w:val="00BF1FB8"/>
    <w:rsid w:val="00C1638A"/>
    <w:rsid w:val="00C40AC3"/>
    <w:rsid w:val="00C51053"/>
    <w:rsid w:val="00C84307"/>
    <w:rsid w:val="00C90BCA"/>
    <w:rsid w:val="00CB0133"/>
    <w:rsid w:val="00CC26BD"/>
    <w:rsid w:val="00CE358C"/>
    <w:rsid w:val="00D05E8A"/>
    <w:rsid w:val="00D27AE1"/>
    <w:rsid w:val="00D32A86"/>
    <w:rsid w:val="00D80BDE"/>
    <w:rsid w:val="00DD7759"/>
    <w:rsid w:val="00E3238B"/>
    <w:rsid w:val="00E33DEE"/>
    <w:rsid w:val="00E62D60"/>
    <w:rsid w:val="00EA3648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AB740102B27E46A3A80A456E460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CDE7E-8043-9A4D-8B3C-9B16309D8791}"/>
      </w:docPartPr>
      <w:docPartBody>
        <w:p w:rsidR="00A80453" w:rsidRDefault="007E44FC" w:rsidP="007E44FC">
          <w:pPr>
            <w:pStyle w:val="05AB740102B27E46A3A80A456E460140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71FB0530BB5754C8B98EAF90F79C6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BF783A-25B2-6B43-84E7-4062512FC729}"/>
      </w:docPartPr>
      <w:docPartBody>
        <w:p w:rsidR="00A80453" w:rsidRDefault="007E44FC" w:rsidP="007E44FC">
          <w:pPr>
            <w:pStyle w:val="471FB0530BB5754C8B98EAF90F79C655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B5A0F771BEA9346BA76ED84D43AF9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A70EE2-4F80-0545-9609-29FAB19F72EB}"/>
      </w:docPartPr>
      <w:docPartBody>
        <w:p w:rsidR="00A80453" w:rsidRDefault="007E44FC" w:rsidP="007E44FC">
          <w:pPr>
            <w:pStyle w:val="CB5A0F771BEA9346BA76ED84D43AF9A2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6AE0E1F4EE1A45B543830F26FFC5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542F72-426C-D941-80CA-FD111198083D}"/>
      </w:docPartPr>
      <w:docPartBody>
        <w:p w:rsidR="00A80453" w:rsidRDefault="007E44FC" w:rsidP="007E44FC">
          <w:pPr>
            <w:pStyle w:val="D56AE0E1F4EE1A45B543830F26FFC52A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EFB2CF30B2825469E9E1B4B9BC45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BB8FFE-19E9-ED45-8D1D-76F20096BDB3}"/>
      </w:docPartPr>
      <w:docPartBody>
        <w:p w:rsidR="00A80453" w:rsidRDefault="007E44FC" w:rsidP="007E44FC">
          <w:pPr>
            <w:pStyle w:val="3EFB2CF30B2825469E9E1B4B9BC45F8D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7E976796794EA4EBADC17177C3C2D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D2B96-4F8D-C34E-8E05-473C890A40ED}"/>
      </w:docPartPr>
      <w:docPartBody>
        <w:p w:rsidR="00A80453" w:rsidRDefault="007E44FC" w:rsidP="007E44FC">
          <w:pPr>
            <w:pStyle w:val="B7E976796794EA4EBADC17177C3C2D5A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8274DAC782D32408414235C9DE72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F6C9B5-380D-084C-B668-A4D5740E650F}"/>
      </w:docPartPr>
      <w:docPartBody>
        <w:p w:rsidR="00A80453" w:rsidRDefault="007E44FC" w:rsidP="007E44FC">
          <w:pPr>
            <w:pStyle w:val="D8274DAC782D32408414235C9DE72E1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895B16C5E7C794CA7368172A6FEC9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EE58E-16C1-F84B-A774-A3AF3434638D}"/>
      </w:docPartPr>
      <w:docPartBody>
        <w:p w:rsidR="00A80453" w:rsidRDefault="007E44FC" w:rsidP="007E44FC">
          <w:pPr>
            <w:pStyle w:val="9895B16C5E7C794CA7368172A6FEC98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C5533E42EEB142BD3563012C8CE1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580DB7-E210-F945-A627-6C43BA12ADB8}"/>
      </w:docPartPr>
      <w:docPartBody>
        <w:p w:rsidR="00A80453" w:rsidRDefault="007E44FC" w:rsidP="007E44FC">
          <w:pPr>
            <w:pStyle w:val="12C5533E42EEB142BD3563012C8CE15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2DA0081F57EB54C83C6734A92067A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058B34-FE51-8843-A3DA-F9C6482D5BDF}"/>
      </w:docPartPr>
      <w:docPartBody>
        <w:p w:rsidR="00A80453" w:rsidRDefault="007E44FC" w:rsidP="007E44FC">
          <w:pPr>
            <w:pStyle w:val="72DA0081F57EB54C83C6734A92067AF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070A798D1C0D4C841780EB5341DA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9BB476-C645-5941-BB43-9042EE4C555B}"/>
      </w:docPartPr>
      <w:docPartBody>
        <w:p w:rsidR="00A80453" w:rsidRDefault="007E44FC" w:rsidP="007E44FC">
          <w:pPr>
            <w:pStyle w:val="83070A798D1C0D4C841780EB5341DAE1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4E9ED4FC60EB49B49D46E09EDCF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55D50-521B-9342-9A2B-C0363F10AFFB}"/>
      </w:docPartPr>
      <w:docPartBody>
        <w:p w:rsidR="00A80453" w:rsidRDefault="007E44FC" w:rsidP="007E44FC">
          <w:pPr>
            <w:pStyle w:val="DB4E9ED4FC60EB49B49D46E09EDCF1C2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8AB5A5839E6014AB44E1CD9FEA89A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625256-12D2-F74C-93E1-DF402B59F1F7}"/>
      </w:docPartPr>
      <w:docPartBody>
        <w:p w:rsidR="00A80453" w:rsidRDefault="007E44FC" w:rsidP="007E44FC">
          <w:pPr>
            <w:pStyle w:val="98AB5A5839E6014AB44E1CD9FEA89AD4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7D44F99BFFFE4E84F3A66695923F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D7CB23-980C-D34D-ADCA-2E611AE954FC}"/>
      </w:docPartPr>
      <w:docPartBody>
        <w:p w:rsidR="00A80453" w:rsidRDefault="007E44FC" w:rsidP="007E44FC">
          <w:pPr>
            <w:pStyle w:val="247D44F99BFFFE4E84F3A66695923FB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FE50E66E9F20EE40B43FD008A1D28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72770-22E6-1D46-8442-1BD181973049}"/>
      </w:docPartPr>
      <w:docPartBody>
        <w:p w:rsidR="00A80453" w:rsidRDefault="007E44FC" w:rsidP="007E44FC">
          <w:pPr>
            <w:pStyle w:val="FE50E66E9F20EE40B43FD008A1D2811D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D93221EA7B80744B7CF70050FEFE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F6F40F-1D30-FB4D-A863-8C84D55EF314}"/>
      </w:docPartPr>
      <w:docPartBody>
        <w:p w:rsidR="00A80453" w:rsidRDefault="007E44FC" w:rsidP="007E44FC">
          <w:pPr>
            <w:pStyle w:val="8D93221EA7B80744B7CF70050FEFE56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ADE57707CA37543903F9AC539CCF8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1D35D9-EF5D-A246-8C31-583DFAB22BFD}"/>
      </w:docPartPr>
      <w:docPartBody>
        <w:p w:rsidR="00A80453" w:rsidRDefault="007E44FC" w:rsidP="007E44FC">
          <w:pPr>
            <w:pStyle w:val="0ADE57707CA37543903F9AC539CCF8BC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13C923322ADB247A77C6F2FF19A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CCE87C-3C71-834A-8AC0-E168BB815116}"/>
      </w:docPartPr>
      <w:docPartBody>
        <w:p w:rsidR="00A80453" w:rsidRDefault="007E44FC" w:rsidP="007E44FC">
          <w:pPr>
            <w:pStyle w:val="413C923322ADB247A77C6F2FF19ADFCD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F83BE592A8F646BD112799E6491C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822AFA-135E-7D41-90A4-C198B25280D9}"/>
      </w:docPartPr>
      <w:docPartBody>
        <w:p w:rsidR="00A80453" w:rsidRDefault="007E44FC" w:rsidP="007E44FC">
          <w:pPr>
            <w:pStyle w:val="21F83BE592A8F646BD112799E6491C6D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E347CF135AF4788085B2A66E323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34A733-8EE1-9846-A35C-4BEF4E609DBA}"/>
      </w:docPartPr>
      <w:docPartBody>
        <w:p w:rsidR="00A80453" w:rsidRDefault="007E44FC" w:rsidP="007E44FC">
          <w:pPr>
            <w:pStyle w:val="0B0E347CF135AF4788085B2A66E32388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441BDA"/>
    <w:rsid w:val="006E70FE"/>
    <w:rsid w:val="007E44FC"/>
    <w:rsid w:val="008801A9"/>
    <w:rsid w:val="00943DE6"/>
    <w:rsid w:val="00A80453"/>
    <w:rsid w:val="00AB481D"/>
    <w:rsid w:val="00BD0652"/>
    <w:rsid w:val="00C47C63"/>
    <w:rsid w:val="00D27AE1"/>
    <w:rsid w:val="00F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E44FC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  <w:style w:type="paragraph" w:customStyle="1" w:styleId="05AB740102B27E46A3A80A456E460140">
    <w:name w:val="05AB740102B27E46A3A80A456E460140"/>
    <w:rsid w:val="007E44FC"/>
  </w:style>
  <w:style w:type="paragraph" w:customStyle="1" w:styleId="471FB0530BB5754C8B98EAF90F79C655">
    <w:name w:val="471FB0530BB5754C8B98EAF90F79C655"/>
    <w:rsid w:val="007E44FC"/>
  </w:style>
  <w:style w:type="paragraph" w:customStyle="1" w:styleId="CB5A0F771BEA9346BA76ED84D43AF9A2">
    <w:name w:val="CB5A0F771BEA9346BA76ED84D43AF9A2"/>
    <w:rsid w:val="007E44FC"/>
  </w:style>
  <w:style w:type="paragraph" w:customStyle="1" w:styleId="D56AE0E1F4EE1A45B543830F26FFC52A">
    <w:name w:val="D56AE0E1F4EE1A45B543830F26FFC52A"/>
    <w:rsid w:val="007E44FC"/>
  </w:style>
  <w:style w:type="paragraph" w:customStyle="1" w:styleId="3EFB2CF30B2825469E9E1B4B9BC45F8D">
    <w:name w:val="3EFB2CF30B2825469E9E1B4B9BC45F8D"/>
    <w:rsid w:val="007E44FC"/>
  </w:style>
  <w:style w:type="paragraph" w:customStyle="1" w:styleId="B7E976796794EA4EBADC17177C3C2D5A">
    <w:name w:val="B7E976796794EA4EBADC17177C3C2D5A"/>
    <w:rsid w:val="007E44FC"/>
  </w:style>
  <w:style w:type="paragraph" w:customStyle="1" w:styleId="D8274DAC782D32408414235C9DE72E1A">
    <w:name w:val="D8274DAC782D32408414235C9DE72E1A"/>
    <w:rsid w:val="007E44FC"/>
  </w:style>
  <w:style w:type="paragraph" w:customStyle="1" w:styleId="9895B16C5E7C794CA7368172A6FEC984">
    <w:name w:val="9895B16C5E7C794CA7368172A6FEC984"/>
    <w:rsid w:val="007E44FC"/>
  </w:style>
  <w:style w:type="paragraph" w:customStyle="1" w:styleId="12C5533E42EEB142BD3563012C8CE152">
    <w:name w:val="12C5533E42EEB142BD3563012C8CE152"/>
    <w:rsid w:val="007E44FC"/>
  </w:style>
  <w:style w:type="paragraph" w:customStyle="1" w:styleId="72DA0081F57EB54C83C6734A92067AF7">
    <w:name w:val="72DA0081F57EB54C83C6734A92067AF7"/>
    <w:rsid w:val="007E44FC"/>
  </w:style>
  <w:style w:type="paragraph" w:customStyle="1" w:styleId="83070A798D1C0D4C841780EB5341DAE1">
    <w:name w:val="83070A798D1C0D4C841780EB5341DAE1"/>
    <w:rsid w:val="007E44FC"/>
  </w:style>
  <w:style w:type="paragraph" w:customStyle="1" w:styleId="DB4E9ED4FC60EB49B49D46E09EDCF1C2">
    <w:name w:val="DB4E9ED4FC60EB49B49D46E09EDCF1C2"/>
    <w:rsid w:val="007E44FC"/>
  </w:style>
  <w:style w:type="paragraph" w:customStyle="1" w:styleId="98AB5A5839E6014AB44E1CD9FEA89AD4">
    <w:name w:val="98AB5A5839E6014AB44E1CD9FEA89AD4"/>
    <w:rsid w:val="007E44FC"/>
  </w:style>
  <w:style w:type="paragraph" w:customStyle="1" w:styleId="247D44F99BFFFE4E84F3A66695923FB1">
    <w:name w:val="247D44F99BFFFE4E84F3A66695923FB1"/>
    <w:rsid w:val="007E44FC"/>
  </w:style>
  <w:style w:type="paragraph" w:customStyle="1" w:styleId="FE50E66E9F20EE40B43FD008A1D2811D">
    <w:name w:val="FE50E66E9F20EE40B43FD008A1D2811D"/>
    <w:rsid w:val="007E44FC"/>
  </w:style>
  <w:style w:type="paragraph" w:customStyle="1" w:styleId="8D93221EA7B80744B7CF70050FEFE564">
    <w:name w:val="8D93221EA7B80744B7CF70050FEFE564"/>
    <w:rsid w:val="007E44FC"/>
  </w:style>
  <w:style w:type="paragraph" w:customStyle="1" w:styleId="0ADE57707CA37543903F9AC539CCF8BC">
    <w:name w:val="0ADE57707CA37543903F9AC539CCF8BC"/>
    <w:rsid w:val="007E44FC"/>
  </w:style>
  <w:style w:type="paragraph" w:customStyle="1" w:styleId="413C923322ADB247A77C6F2FF19ADFCD">
    <w:name w:val="413C923322ADB247A77C6F2FF19ADFCD"/>
    <w:rsid w:val="007E44FC"/>
  </w:style>
  <w:style w:type="paragraph" w:customStyle="1" w:styleId="21F83BE592A8F646BD112799E6491C6D">
    <w:name w:val="21F83BE592A8F646BD112799E6491C6D"/>
    <w:rsid w:val="007E44FC"/>
  </w:style>
  <w:style w:type="paragraph" w:customStyle="1" w:styleId="0B0E347CF135AF4788085B2A66E32388">
    <w:name w:val="0B0E347CF135AF4788085B2A66E32388"/>
    <w:rsid w:val="007E44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Backline und Backlineservice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NV_260513_01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Props1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4</Pages>
  <Words>556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2026-06-17T13:30:00Z</dcterms:created>
  <dcterms:modified xsi:type="dcterms:W3CDTF">2026-06-17T13:30:00Z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